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639" w:rsidRDefault="00DD0639" w:rsidP="002725AA">
      <w:pPr>
        <w:rPr>
          <w:rFonts w:cs="Times New Roman"/>
        </w:rPr>
      </w:pPr>
      <w:r>
        <w:rPr>
          <w:rFonts w:cs="新細明體" w:hint="eastAsia"/>
        </w:rPr>
        <w:t>主任</w:t>
      </w:r>
    </w:p>
    <w:p w:rsidR="00DD0639" w:rsidRDefault="00DD0639" w:rsidP="002725AA">
      <w:pPr>
        <w:rPr>
          <w:rFonts w:cs="Times New Roman"/>
        </w:rPr>
      </w:pPr>
      <w:r>
        <w:rPr>
          <w:rFonts w:cs="新細明體" w:hint="eastAsia"/>
        </w:rPr>
        <w:t>網路交友需要注意</w:t>
      </w:r>
    </w:p>
    <w:p w:rsidR="00DD0639" w:rsidRDefault="00DD0639" w:rsidP="002725AA">
      <w:pPr>
        <w:rPr>
          <w:rFonts w:cs="Times New Roman"/>
        </w:rPr>
      </w:pPr>
      <w:r>
        <w:rPr>
          <w:rFonts w:cs="新細明體" w:hint="eastAsia"/>
        </w:rPr>
        <w:t>法律：不要傳播不雅照片</w:t>
      </w:r>
    </w:p>
    <w:p w:rsidR="00DD0639" w:rsidRDefault="00DD0639" w:rsidP="002725AA">
      <w:pPr>
        <w:rPr>
          <w:rFonts w:cs="Times New Roman"/>
        </w:rPr>
      </w:pPr>
      <w:r>
        <w:rPr>
          <w:rFonts w:cs="新細明體" w:hint="eastAsia"/>
        </w:rPr>
        <w:t>校長決議高三聖誕節以學校請假辦法辦理</w:t>
      </w:r>
    </w:p>
    <w:p w:rsidR="00DD0639" w:rsidRDefault="00DD0639" w:rsidP="002725AA">
      <w:pPr>
        <w:rPr>
          <w:rFonts w:cs="Times New Roman"/>
        </w:rPr>
      </w:pPr>
      <w:r>
        <w:rPr>
          <w:rFonts w:cs="新細明體" w:hint="eastAsia"/>
        </w:rPr>
        <w:t>總務處：現在辦理活動能省則省</w:t>
      </w:r>
    </w:p>
    <w:p w:rsidR="00DD0639" w:rsidRDefault="00DD0639" w:rsidP="002725AA">
      <w:r>
        <w:rPr>
          <w:rFonts w:cs="新細明體" w:hint="eastAsia"/>
        </w:rPr>
        <w:t>友善資料需要彙整的部分盡快完成</w:t>
      </w:r>
      <w:r>
        <w:t>1119</w:t>
      </w:r>
    </w:p>
    <w:p w:rsidR="00DD0639" w:rsidRDefault="00DD0639" w:rsidP="002725AA">
      <w:r>
        <w:rPr>
          <w:rFonts w:cs="新細明體" w:hint="eastAsia"/>
        </w:rPr>
        <w:t>董事會規定</w:t>
      </w:r>
      <w:r>
        <w:t>7%</w:t>
      </w:r>
    </w:p>
    <w:p w:rsidR="00DD0639" w:rsidRDefault="00DD0639" w:rsidP="002725AA">
      <w:pPr>
        <w:rPr>
          <w:rFonts w:cs="Times New Roman"/>
        </w:rPr>
      </w:pPr>
      <w:r>
        <w:rPr>
          <w:rFonts w:cs="新細明體" w:hint="eastAsia"/>
        </w:rPr>
        <w:t>生命教育中心的主題：光與愛──就在身邊</w:t>
      </w:r>
    </w:p>
    <w:p w:rsidR="00DD0639" w:rsidRDefault="00DD0639" w:rsidP="002725AA">
      <w:pPr>
        <w:rPr>
          <w:rFonts w:cs="Times New Roman"/>
        </w:rPr>
      </w:pPr>
      <w:r>
        <w:t>1202</w:t>
      </w:r>
      <w:r>
        <w:rPr>
          <w:rFonts w:cs="新細明體" w:hint="eastAsia"/>
        </w:rPr>
        <w:t>國中點燈、</w:t>
      </w:r>
      <w:r>
        <w:t>1203</w:t>
      </w:r>
      <w:r>
        <w:rPr>
          <w:rFonts w:cs="新細明體" w:hint="eastAsia"/>
        </w:rPr>
        <w:t>高中點燈</w:t>
      </w:r>
    </w:p>
    <w:p w:rsidR="00DD0639" w:rsidRDefault="00DD0639" w:rsidP="002725AA">
      <w:pPr>
        <w:rPr>
          <w:rFonts w:cs="Times New Roman"/>
        </w:rPr>
      </w:pPr>
      <w:r>
        <w:t>1120</w:t>
      </w:r>
      <w:r>
        <w:rPr>
          <w:rFonts w:cs="新細明體" w:hint="eastAsia"/>
        </w:rPr>
        <w:t>優質化專業諮詢輔導</w:t>
      </w:r>
    </w:p>
    <w:p w:rsidR="00DD0639" w:rsidRPr="00CE706B" w:rsidRDefault="00DD0639" w:rsidP="002725AA">
      <w:pPr>
        <w:rPr>
          <w:rFonts w:cs="Times New Roman"/>
        </w:rPr>
      </w:pPr>
      <w:bookmarkStart w:id="0" w:name="_GoBack"/>
      <w:bookmarkEnd w:id="0"/>
    </w:p>
    <w:p w:rsidR="00DD0639" w:rsidRDefault="00DD0639" w:rsidP="002725AA">
      <w:pPr>
        <w:rPr>
          <w:rFonts w:cs="Times New Roman"/>
        </w:rPr>
      </w:pPr>
    </w:p>
    <w:p w:rsidR="00DD0639" w:rsidRDefault="00DD0639" w:rsidP="002725AA">
      <w:pPr>
        <w:rPr>
          <w:rFonts w:cs="Times New Roman"/>
        </w:rPr>
      </w:pPr>
      <w:r>
        <w:rPr>
          <w:rFonts w:cs="新細明體" w:hint="eastAsia"/>
        </w:rPr>
        <w:t>生教組</w:t>
      </w:r>
    </w:p>
    <w:p w:rsidR="00DD0639" w:rsidRDefault="00DD0639" w:rsidP="002725AA">
      <w:pPr>
        <w:rPr>
          <w:rFonts w:cs="Times New Roman"/>
        </w:rPr>
      </w:pPr>
      <w:r>
        <w:rPr>
          <w:rFonts w:cs="新細明體" w:hint="eastAsia"/>
        </w:rPr>
        <w:t>請公假必須要由指導老師在場</w:t>
      </w:r>
    </w:p>
    <w:p w:rsidR="00DD0639" w:rsidRDefault="00DD0639" w:rsidP="002725AA">
      <w:r>
        <w:rPr>
          <w:rFonts w:cs="新細明體" w:hint="eastAsia"/>
        </w:rPr>
        <w:t>必須要更加明確管理記過事宜</w:t>
      </w:r>
      <w:r>
        <w:t>(</w:t>
      </w:r>
      <w:r>
        <w:rPr>
          <w:rFonts w:cs="新細明體" w:hint="eastAsia"/>
        </w:rPr>
        <w:t>例：國三</w:t>
      </w:r>
      <w:r>
        <w:t>8)</w:t>
      </w:r>
    </w:p>
    <w:p w:rsidR="00DD0639" w:rsidRDefault="00DD0639" w:rsidP="002725AA">
      <w:pPr>
        <w:rPr>
          <w:rFonts w:cs="Times New Roman"/>
        </w:rPr>
      </w:pPr>
      <w:r>
        <w:rPr>
          <w:rFonts w:cs="新細明體" w:hint="eastAsia"/>
        </w:rPr>
        <w:t>老師的風氣與行為必須要自己把持</w:t>
      </w:r>
    </w:p>
    <w:p w:rsidR="00DD0639" w:rsidRDefault="00DD0639" w:rsidP="002725AA">
      <w:pPr>
        <w:rPr>
          <w:rFonts w:cs="Times New Roman"/>
        </w:rPr>
      </w:pPr>
      <w:r>
        <w:rPr>
          <w:rFonts w:cs="新細明體" w:hint="eastAsia"/>
        </w:rPr>
        <w:t>建議廢除三聯單</w:t>
      </w:r>
    </w:p>
    <w:p w:rsidR="00DD0639" w:rsidRDefault="00DD0639" w:rsidP="002725AA">
      <w:pPr>
        <w:rPr>
          <w:rFonts w:cs="Times New Roman"/>
        </w:rPr>
      </w:pPr>
      <w:r>
        <w:rPr>
          <w:rFonts w:cs="新細明體" w:hint="eastAsia"/>
        </w:rPr>
        <w:t>建議教師會加強審查適任與不適任的教師</w:t>
      </w:r>
    </w:p>
    <w:p w:rsidR="00DD0639" w:rsidRPr="002725AA" w:rsidRDefault="00DD0639" w:rsidP="002725AA">
      <w:pPr>
        <w:rPr>
          <w:rFonts w:cs="Times New Roman"/>
        </w:rPr>
      </w:pPr>
    </w:p>
    <w:p w:rsidR="00DD0639" w:rsidRDefault="00DD0639" w:rsidP="002725AA">
      <w:pPr>
        <w:rPr>
          <w:rFonts w:cs="Times New Roman"/>
        </w:rPr>
      </w:pPr>
      <w:r>
        <w:rPr>
          <w:rFonts w:cs="新細明體" w:hint="eastAsia"/>
        </w:rPr>
        <w:t>生輔組</w:t>
      </w:r>
    </w:p>
    <w:p w:rsidR="00DD0639" w:rsidRDefault="00DD0639" w:rsidP="002725AA">
      <w:pPr>
        <w:rPr>
          <w:rFonts w:cs="Times New Roman"/>
        </w:rPr>
      </w:pPr>
      <w:r>
        <w:rPr>
          <w:rFonts w:cs="新細明體" w:hint="eastAsia"/>
        </w:rPr>
        <w:t>聖歌比賽位置已確認</w:t>
      </w:r>
    </w:p>
    <w:p w:rsidR="00DD0639" w:rsidRDefault="00DD0639" w:rsidP="002725AA">
      <w:pPr>
        <w:rPr>
          <w:rFonts w:cs="Times New Roman"/>
        </w:rPr>
      </w:pPr>
    </w:p>
    <w:p w:rsidR="00DD0639" w:rsidRDefault="00DD0639" w:rsidP="002725AA">
      <w:pPr>
        <w:rPr>
          <w:rFonts w:cs="Times New Roman"/>
        </w:rPr>
      </w:pPr>
      <w:r>
        <w:rPr>
          <w:rFonts w:cs="新細明體" w:hint="eastAsia"/>
        </w:rPr>
        <w:t>衛生組</w:t>
      </w:r>
    </w:p>
    <w:p w:rsidR="00DD0639" w:rsidRDefault="00DD0639" w:rsidP="002725AA">
      <w:pPr>
        <w:rPr>
          <w:rFonts w:cs="Times New Roman"/>
        </w:rPr>
      </w:pPr>
      <w:r>
        <w:rPr>
          <w:rFonts w:cs="新細明體" w:hint="eastAsia"/>
        </w:rPr>
        <w:t>組長與職員下課時不要離開辦公室</w:t>
      </w:r>
    </w:p>
    <w:p w:rsidR="00DD0639" w:rsidRDefault="00DD0639" w:rsidP="002725AA">
      <w:pPr>
        <w:rPr>
          <w:rFonts w:cs="Times New Roman"/>
        </w:rPr>
      </w:pPr>
      <w:r>
        <w:rPr>
          <w:rFonts w:cs="新細明體" w:hint="eastAsia"/>
        </w:rPr>
        <w:t>接電話的態度必須要更好</w:t>
      </w:r>
    </w:p>
    <w:p w:rsidR="00DD0639" w:rsidRDefault="00DD0639" w:rsidP="002725AA">
      <w:pPr>
        <w:rPr>
          <w:rFonts w:cs="Times New Roman"/>
        </w:rPr>
      </w:pPr>
      <w:r>
        <w:rPr>
          <w:rFonts w:cs="新細明體" w:hint="eastAsia"/>
        </w:rPr>
        <w:t>接電話與處理學生事務語氣要控管。</w:t>
      </w:r>
    </w:p>
    <w:p w:rsidR="00DD0639" w:rsidRDefault="00DD0639" w:rsidP="002725AA">
      <w:pPr>
        <w:rPr>
          <w:rFonts w:cs="Times New Roman"/>
        </w:rPr>
      </w:pPr>
    </w:p>
    <w:p w:rsidR="00DD0639" w:rsidRDefault="00DD0639" w:rsidP="002725AA">
      <w:pPr>
        <w:rPr>
          <w:rFonts w:cs="Times New Roman"/>
        </w:rPr>
      </w:pPr>
      <w:r>
        <w:rPr>
          <w:rFonts w:cs="新細明體" w:hint="eastAsia"/>
        </w:rPr>
        <w:t>訓育組</w:t>
      </w:r>
    </w:p>
    <w:p w:rsidR="00DD0639" w:rsidRDefault="00DD0639" w:rsidP="002725AA">
      <w:pPr>
        <w:rPr>
          <w:rFonts w:cs="Times New Roman"/>
        </w:rPr>
      </w:pPr>
      <w:r>
        <w:rPr>
          <w:rFonts w:cs="新細明體" w:hint="eastAsia"/>
        </w:rPr>
        <w:t>星期五高中聖歌比賽</w:t>
      </w:r>
    </w:p>
    <w:p w:rsidR="00DD0639" w:rsidRDefault="00DD0639" w:rsidP="002725AA">
      <w:pPr>
        <w:rPr>
          <w:rFonts w:cs="Times New Roman"/>
        </w:rPr>
      </w:pPr>
      <w:r>
        <w:rPr>
          <w:rFonts w:cs="新細明體" w:hint="eastAsia"/>
        </w:rPr>
        <w:t>聖誕活動陸續進行</w:t>
      </w:r>
    </w:p>
    <w:p w:rsidR="00DD0639" w:rsidRDefault="00DD0639" w:rsidP="002725AA">
      <w:pPr>
        <w:rPr>
          <w:rFonts w:cs="Times New Roman"/>
        </w:rPr>
      </w:pPr>
      <w:r>
        <w:rPr>
          <w:rFonts w:cs="新細明體" w:hint="eastAsia"/>
        </w:rPr>
        <w:t>須控管不良風氣</w:t>
      </w:r>
    </w:p>
    <w:p w:rsidR="00DD0639" w:rsidRDefault="00DD0639" w:rsidP="002725AA">
      <w:pPr>
        <w:rPr>
          <w:rFonts w:cs="Times New Roman"/>
        </w:rPr>
      </w:pPr>
    </w:p>
    <w:p w:rsidR="00DD0639" w:rsidRDefault="00DD0639" w:rsidP="002725AA">
      <w:pPr>
        <w:rPr>
          <w:rFonts w:cs="Times New Roman"/>
        </w:rPr>
      </w:pPr>
      <w:r>
        <w:rPr>
          <w:rFonts w:cs="新細明體" w:hint="eastAsia"/>
        </w:rPr>
        <w:t>體育組</w:t>
      </w:r>
    </w:p>
    <w:p w:rsidR="00DD0639" w:rsidRDefault="00DD0639" w:rsidP="002725AA">
      <w:pPr>
        <w:rPr>
          <w:rFonts w:cs="Times New Roman"/>
        </w:rPr>
      </w:pPr>
      <w:r>
        <w:rPr>
          <w:rFonts w:cs="新細明體" w:hint="eastAsia"/>
        </w:rPr>
        <w:t>健身操比賽已全數結束，接下來相關敘獎請生教組與訓育組協助</w:t>
      </w:r>
    </w:p>
    <w:p w:rsidR="00DD0639" w:rsidRDefault="00DD0639" w:rsidP="002725AA">
      <w:pPr>
        <w:rPr>
          <w:rFonts w:cs="Times New Roman"/>
        </w:rPr>
      </w:pPr>
      <w:r>
        <w:rPr>
          <w:rFonts w:cs="新細明體" w:hint="eastAsia"/>
        </w:rPr>
        <w:t>飛盤社相關事務處理</w:t>
      </w:r>
    </w:p>
    <w:p w:rsidR="00DD0639" w:rsidRDefault="00DD0639" w:rsidP="002725AA">
      <w:pPr>
        <w:rPr>
          <w:rFonts w:cs="Times New Roman"/>
        </w:rPr>
      </w:pPr>
      <w:r>
        <w:rPr>
          <w:rFonts w:cs="新細明體" w:hint="eastAsia"/>
        </w:rPr>
        <w:t>關於導師管理為學務處的職務，導師有問題必須要開專案會議</w:t>
      </w:r>
    </w:p>
    <w:p w:rsidR="00DD0639" w:rsidRPr="00B962A7" w:rsidRDefault="00DD0639" w:rsidP="002725AA">
      <w:pPr>
        <w:rPr>
          <w:rFonts w:cs="Times New Roman"/>
        </w:rPr>
      </w:pPr>
    </w:p>
    <w:sectPr w:rsidR="00DD0639" w:rsidRPr="00B962A7" w:rsidSect="00860B0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defaultTabStop w:val="480"/>
  <w:doNotHyphenateCap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25AA"/>
    <w:rsid w:val="00016140"/>
    <w:rsid w:val="00023C9C"/>
    <w:rsid w:val="001178EF"/>
    <w:rsid w:val="00144CCD"/>
    <w:rsid w:val="002725AA"/>
    <w:rsid w:val="00654AAA"/>
    <w:rsid w:val="00736A7F"/>
    <w:rsid w:val="00752420"/>
    <w:rsid w:val="00860B0D"/>
    <w:rsid w:val="00953325"/>
    <w:rsid w:val="00970EB3"/>
    <w:rsid w:val="00B17419"/>
    <w:rsid w:val="00B962A7"/>
    <w:rsid w:val="00CE706B"/>
    <w:rsid w:val="00D56464"/>
    <w:rsid w:val="00DB0E64"/>
    <w:rsid w:val="00DD0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B0D"/>
    <w:pPr>
      <w:widowControl w:val="0"/>
    </w:pPr>
    <w:rPr>
      <w:rFonts w:cs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58</Words>
  <Characters>334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users</cp:lastModifiedBy>
  <cp:revision>4</cp:revision>
  <dcterms:created xsi:type="dcterms:W3CDTF">2014-11-12T07:29:00Z</dcterms:created>
  <dcterms:modified xsi:type="dcterms:W3CDTF">2014-11-12T07:34:00Z</dcterms:modified>
</cp:coreProperties>
</file>