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9EB" w:rsidRPr="000F1654" w:rsidRDefault="00FD59EB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學務處會議</w:t>
      </w:r>
    </w:p>
    <w:p w:rsidR="00FD59EB" w:rsidRPr="000F1654" w:rsidRDefault="00FD59EB">
      <w:pPr>
        <w:rPr>
          <w:rFonts w:ascii="標楷體" w:eastAsia="標楷體" w:hAnsi="標楷體" w:cs="Times New Roman"/>
        </w:rPr>
      </w:pPr>
    </w:p>
    <w:p w:rsidR="00FD59EB" w:rsidRPr="000F1654" w:rsidRDefault="00FD59EB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生教組</w:t>
      </w:r>
    </w:p>
    <w:p w:rsidR="00FD59EB" w:rsidRPr="000F1654" w:rsidRDefault="00FD59EB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一、包山包海全部推不掉，這點學校必須要改進。</w:t>
      </w:r>
    </w:p>
    <w:p w:rsidR="00FD59EB" w:rsidRPr="000F1654" w:rsidRDefault="00FD59EB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二、各處室該要有的責任應當要釐清清楚。</w:t>
      </w:r>
    </w:p>
    <w:p w:rsidR="00FD59EB" w:rsidRPr="000F1654" w:rsidRDefault="00FD59EB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三、沒有巡堂者考績還可以特優？</w:t>
      </w:r>
    </w:p>
    <w:p w:rsidR="00FD59EB" w:rsidRPr="000F1654" w:rsidRDefault="00FD59EB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四、教師會會長不是絕對的。</w:t>
      </w:r>
    </w:p>
    <w:p w:rsidR="00FD59EB" w:rsidRPr="000F1654" w:rsidRDefault="00FD59EB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五、不合理的事務必須要解除。</w:t>
      </w:r>
    </w:p>
    <w:p w:rsidR="00FD59EB" w:rsidRPr="000F1654" w:rsidRDefault="00FD59EB">
      <w:pPr>
        <w:rPr>
          <w:rFonts w:ascii="標楷體" w:eastAsia="標楷體" w:hAnsi="標楷體" w:cs="Times New Roman"/>
        </w:rPr>
      </w:pPr>
    </w:p>
    <w:p w:rsidR="00FD59EB" w:rsidRPr="000F1654" w:rsidRDefault="00FD59EB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生輔組</w:t>
      </w:r>
    </w:p>
    <w:p w:rsidR="00FD59EB" w:rsidRPr="000F1654" w:rsidRDefault="00FD59EB" w:rsidP="00665B31">
      <w:pPr>
        <w:pStyle w:val="ListParagraph"/>
        <w:numPr>
          <w:ilvl w:val="0"/>
          <w:numId w:val="1"/>
        </w:numPr>
        <w:ind w:leftChars="0"/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導師會報會做校園生活問卷說明。</w:t>
      </w:r>
    </w:p>
    <w:p w:rsidR="00FD59EB" w:rsidRPr="000F1654" w:rsidRDefault="00FD59EB" w:rsidP="00665B31">
      <w:pPr>
        <w:pStyle w:val="ListParagraph"/>
        <w:numPr>
          <w:ilvl w:val="0"/>
          <w:numId w:val="1"/>
        </w:numPr>
        <w:ind w:leftChars="0"/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分工相當重要。</w:t>
      </w: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衛生組</w:t>
      </w: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一、</w:t>
      </w:r>
      <w:r w:rsidRPr="000F1654">
        <w:rPr>
          <w:rFonts w:ascii="標楷體" w:eastAsia="標楷體" w:hAnsi="標楷體" w:cs="標楷體"/>
        </w:rPr>
        <w:t>10</w:t>
      </w:r>
      <w:r w:rsidRPr="000F1654">
        <w:rPr>
          <w:rFonts w:ascii="標楷體" w:eastAsia="標楷體" w:hAnsi="標楷體" w:cs="標楷體" w:hint="eastAsia"/>
        </w:rPr>
        <w:t>月</w:t>
      </w:r>
      <w:r w:rsidRPr="000F1654">
        <w:rPr>
          <w:rFonts w:ascii="標楷體" w:eastAsia="標楷體" w:hAnsi="標楷體" w:cs="標楷體"/>
        </w:rPr>
        <w:t>7</w:t>
      </w:r>
      <w:r w:rsidRPr="000F1654">
        <w:rPr>
          <w:rFonts w:ascii="標楷體" w:eastAsia="標楷體" w:hAnsi="標楷體" w:cs="標楷體" w:hint="eastAsia"/>
        </w:rPr>
        <w:t>日高一健康檢查。</w:t>
      </w: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二、</w:t>
      </w:r>
      <w:r w:rsidRPr="000F1654">
        <w:rPr>
          <w:rFonts w:ascii="標楷體" w:eastAsia="標楷體" w:hAnsi="標楷體" w:cs="標楷體"/>
        </w:rPr>
        <w:t>11</w:t>
      </w:r>
      <w:r w:rsidRPr="000F1654">
        <w:rPr>
          <w:rFonts w:ascii="標楷體" w:eastAsia="標楷體" w:hAnsi="標楷體" w:cs="標楷體" w:hint="eastAsia"/>
        </w:rPr>
        <w:t>月</w:t>
      </w:r>
      <w:r w:rsidRPr="000F1654">
        <w:rPr>
          <w:rFonts w:ascii="標楷體" w:eastAsia="標楷體" w:hAnsi="標楷體" w:cs="標楷體"/>
        </w:rPr>
        <w:t>5</w:t>
      </w:r>
      <w:r w:rsidRPr="000F1654">
        <w:rPr>
          <w:rFonts w:ascii="標楷體" w:eastAsia="標楷體" w:hAnsi="標楷體" w:cs="標楷體" w:hint="eastAsia"/>
        </w:rPr>
        <w:t>日國一健康檢查。</w:t>
      </w: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體育組</w:t>
      </w: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一、開始高二比賽，會在露營前結束。</w:t>
      </w: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二、國中</w:t>
      </w:r>
      <w:r w:rsidRPr="000F1654">
        <w:rPr>
          <w:rFonts w:ascii="標楷體" w:eastAsia="標楷體" w:hAnsi="標楷體" w:cs="標楷體"/>
        </w:rPr>
        <w:t>10</w:t>
      </w:r>
      <w:r w:rsidRPr="000F1654">
        <w:rPr>
          <w:rFonts w:ascii="標楷體" w:eastAsia="標楷體" w:hAnsi="標楷體" w:cs="標楷體" w:hint="eastAsia"/>
        </w:rPr>
        <w:t>月</w:t>
      </w:r>
      <w:r w:rsidRPr="000F1654">
        <w:rPr>
          <w:rFonts w:ascii="標楷體" w:eastAsia="標楷體" w:hAnsi="標楷體" w:cs="標楷體"/>
        </w:rPr>
        <w:t>20</w:t>
      </w:r>
      <w:r w:rsidRPr="000F1654">
        <w:rPr>
          <w:rFonts w:ascii="標楷體" w:eastAsia="標楷體" w:hAnsi="標楷體" w:cs="標楷體" w:hint="eastAsia"/>
        </w:rPr>
        <w:t>日開始，盡量在聖歌比賽前結束。</w:t>
      </w: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三、國中預計</w:t>
      </w:r>
      <w:r w:rsidRPr="000F1654">
        <w:rPr>
          <w:rFonts w:ascii="標楷體" w:eastAsia="標楷體" w:hAnsi="標楷體" w:cs="標楷體"/>
        </w:rPr>
        <w:t>10</w:t>
      </w:r>
      <w:r w:rsidRPr="000F1654">
        <w:rPr>
          <w:rFonts w:ascii="標楷體" w:eastAsia="標楷體" w:hAnsi="標楷體" w:cs="標楷體" w:hint="eastAsia"/>
        </w:rPr>
        <w:t>月</w:t>
      </w:r>
      <w:r w:rsidRPr="000F1654">
        <w:rPr>
          <w:rFonts w:ascii="標楷體" w:eastAsia="標楷體" w:hAnsi="標楷體" w:cs="標楷體"/>
        </w:rPr>
        <w:t>28</w:t>
      </w:r>
      <w:r w:rsidRPr="000F1654">
        <w:rPr>
          <w:rFonts w:ascii="標楷體" w:eastAsia="標楷體" w:hAnsi="標楷體" w:cs="標楷體" w:hint="eastAsia"/>
        </w:rPr>
        <w:t>日第一次健康操。</w:t>
      </w: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四、高中預計</w:t>
      </w:r>
      <w:r w:rsidRPr="000F1654">
        <w:rPr>
          <w:rFonts w:ascii="標楷體" w:eastAsia="標楷體" w:hAnsi="標楷體" w:cs="標楷體"/>
        </w:rPr>
        <w:t>10</w:t>
      </w:r>
      <w:r w:rsidRPr="000F1654">
        <w:rPr>
          <w:rFonts w:ascii="標楷體" w:eastAsia="標楷體" w:hAnsi="標楷體" w:cs="標楷體" w:hint="eastAsia"/>
        </w:rPr>
        <w:t>月</w:t>
      </w:r>
      <w:r w:rsidRPr="000F1654">
        <w:rPr>
          <w:rFonts w:ascii="標楷體" w:eastAsia="標楷體" w:hAnsi="標楷體" w:cs="標楷體"/>
        </w:rPr>
        <w:t>7</w:t>
      </w:r>
      <w:r w:rsidRPr="000F1654">
        <w:rPr>
          <w:rFonts w:ascii="標楷體" w:eastAsia="標楷體" w:hAnsi="標楷體" w:cs="標楷體" w:hint="eastAsia"/>
        </w:rPr>
        <w:t>日第一次健康操。</w:t>
      </w: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五、討論健康操比賽。</w:t>
      </w: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六、說明目前比賽中的團隊。</w:t>
      </w: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七、露營練習僅能在樹下，不可以使用風雨球場。</w:t>
      </w: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訓育組</w:t>
      </w: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一討論高二公民訓練相會事宜</w:t>
      </w: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流程會議討論</w:t>
      </w: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申請電腦。</w:t>
      </w: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</w:p>
    <w:p w:rsidR="00FD59EB" w:rsidRPr="000F1654" w:rsidRDefault="00FD59EB" w:rsidP="00665B31">
      <w:pPr>
        <w:rPr>
          <w:rFonts w:ascii="標楷體" w:eastAsia="標楷體" w:hAnsi="標楷體" w:cs="Times New Roman"/>
        </w:rPr>
      </w:pPr>
    </w:p>
    <w:p w:rsidR="00FD59EB" w:rsidRPr="000F1654" w:rsidRDefault="00FD59EB">
      <w:pPr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學務主任</w:t>
      </w:r>
    </w:p>
    <w:p w:rsidR="00FD59EB" w:rsidRPr="000F1654" w:rsidRDefault="00FD59EB" w:rsidP="00E16865">
      <w:pPr>
        <w:pStyle w:val="ListParagraph"/>
        <w:numPr>
          <w:ilvl w:val="0"/>
          <w:numId w:val="2"/>
        </w:numPr>
        <w:ind w:leftChars="0"/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教職員體能課程事宜。</w:t>
      </w:r>
    </w:p>
    <w:p w:rsidR="00FD59EB" w:rsidRPr="000F1654" w:rsidRDefault="00FD59EB" w:rsidP="00E16865">
      <w:pPr>
        <w:pStyle w:val="ListParagraph"/>
        <w:numPr>
          <w:ilvl w:val="0"/>
          <w:numId w:val="2"/>
        </w:numPr>
        <w:ind w:leftChars="0"/>
        <w:rPr>
          <w:rFonts w:ascii="標楷體" w:eastAsia="標楷體" w:hAnsi="標楷體" w:cs="Times New Roman"/>
        </w:rPr>
      </w:pPr>
      <w:r w:rsidRPr="000F1654">
        <w:rPr>
          <w:rFonts w:ascii="標楷體" w:eastAsia="標楷體" w:hAnsi="標楷體" w:cs="標楷體" w:hint="eastAsia"/>
        </w:rPr>
        <w:t>早上服儀的問題校長說明還是必須嚴格要求。</w:t>
      </w:r>
    </w:p>
    <w:p w:rsidR="00FD59EB" w:rsidRPr="000F1654" w:rsidRDefault="00FD59EB" w:rsidP="00E16865">
      <w:pPr>
        <w:rPr>
          <w:rFonts w:ascii="標楷體" w:eastAsia="標楷體" w:hAnsi="標楷體" w:cs="Times New Roman"/>
        </w:rPr>
      </w:pPr>
    </w:p>
    <w:p w:rsidR="00FD59EB" w:rsidRPr="000F1654" w:rsidRDefault="00FD59EB" w:rsidP="00E16865">
      <w:pPr>
        <w:rPr>
          <w:rFonts w:ascii="標楷體" w:eastAsia="標楷體" w:hAnsi="標楷體" w:cs="Times New Roman"/>
        </w:rPr>
      </w:pPr>
      <w:bookmarkStart w:id="0" w:name="_GoBack"/>
      <w:bookmarkEnd w:id="0"/>
    </w:p>
    <w:sectPr w:rsidR="00FD59EB" w:rsidRPr="000F1654" w:rsidSect="00345B2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531F5"/>
    <w:multiLevelType w:val="hybridMultilevel"/>
    <w:tmpl w:val="87403CC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48371BB"/>
    <w:multiLevelType w:val="hybridMultilevel"/>
    <w:tmpl w:val="93966A7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6930"/>
    <w:rsid w:val="000F1654"/>
    <w:rsid w:val="0012172E"/>
    <w:rsid w:val="00276930"/>
    <w:rsid w:val="00345B24"/>
    <w:rsid w:val="003D49D1"/>
    <w:rsid w:val="00595F50"/>
    <w:rsid w:val="00622098"/>
    <w:rsid w:val="00665B31"/>
    <w:rsid w:val="006832B4"/>
    <w:rsid w:val="00A7346B"/>
    <w:rsid w:val="00BD2C85"/>
    <w:rsid w:val="00E16865"/>
    <w:rsid w:val="00E911C2"/>
    <w:rsid w:val="00FD5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B24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65B31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104</TotalTime>
  <Pages>1</Pages>
  <Words>55</Words>
  <Characters>316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users</cp:lastModifiedBy>
  <cp:revision>11</cp:revision>
  <dcterms:created xsi:type="dcterms:W3CDTF">2014-09-24T06:51:00Z</dcterms:created>
  <dcterms:modified xsi:type="dcterms:W3CDTF">2014-09-25T06:34:00Z</dcterms:modified>
</cp:coreProperties>
</file>